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7AB76" w14:textId="77777777" w:rsidR="003D246C" w:rsidRPr="007731F0" w:rsidRDefault="003D246C" w:rsidP="003D246C">
      <w:pPr>
        <w:keepNext/>
        <w:jc w:val="right"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B67AB79" w14:textId="77777777" w:rsidR="003D246C" w:rsidRPr="007731F0" w:rsidRDefault="003D246C" w:rsidP="003D246C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B67AB7B" w14:textId="3EE69BB1" w:rsidR="003D246C" w:rsidRPr="00BB1AFF" w:rsidRDefault="003D246C" w:rsidP="003D246C">
      <w:pPr>
        <w:keepNext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Nr rej.: …………………………………</w:t>
      </w:r>
    </w:p>
    <w:p w14:paraId="4B67AB7C" w14:textId="131B53EF" w:rsidR="003D246C" w:rsidRPr="007731F0" w:rsidRDefault="003D246C" w:rsidP="003D246C">
      <w:pPr>
        <w:keepNext/>
        <w:tabs>
          <w:tab w:val="left" w:pos="3261"/>
        </w:tabs>
        <w:rPr>
          <w:rFonts w:ascii="Arial" w:hAnsi="Arial" w:cs="Arial"/>
          <w:snapToGrid w:val="0"/>
          <w:sz w:val="22"/>
          <w:szCs w:val="22"/>
        </w:rPr>
      </w:pPr>
      <w:r w:rsidRPr="007731F0">
        <w:rPr>
          <w:rFonts w:ascii="Arial" w:hAnsi="Arial" w:cs="Arial"/>
          <w:snapToGrid w:val="0"/>
          <w:sz w:val="22"/>
          <w:szCs w:val="22"/>
        </w:rPr>
        <w:t>Dotyczy nakazu/decyzji</w:t>
      </w:r>
      <w:r w:rsidRPr="007731F0">
        <w:rPr>
          <w:rFonts w:ascii="Arial" w:hAnsi="Arial" w:cs="Arial"/>
          <w:snapToGrid w:val="0"/>
          <w:sz w:val="22"/>
          <w:szCs w:val="22"/>
          <w:vertAlign w:val="superscript"/>
        </w:rPr>
        <w:t>(*)</w:t>
      </w:r>
      <w:r w:rsidRPr="007731F0">
        <w:rPr>
          <w:rFonts w:ascii="Arial" w:hAnsi="Arial" w:cs="Arial"/>
          <w:snapToGrid w:val="0"/>
          <w:sz w:val="22"/>
          <w:szCs w:val="22"/>
        </w:rPr>
        <w:t xml:space="preserve"> nr rej.: …………………</w:t>
      </w:r>
    </w:p>
    <w:p w14:paraId="4B67AB7D" w14:textId="77777777" w:rsidR="003D246C" w:rsidRPr="007731F0" w:rsidRDefault="003D246C" w:rsidP="003D246C">
      <w:pPr>
        <w:keepNext/>
        <w:jc w:val="right"/>
        <w:rPr>
          <w:rFonts w:ascii="Arial" w:hAnsi="Arial" w:cs="Arial"/>
          <w:sz w:val="22"/>
          <w:szCs w:val="22"/>
        </w:rPr>
      </w:pPr>
    </w:p>
    <w:p w14:paraId="4B67AB7E" w14:textId="77777777" w:rsidR="003D246C" w:rsidRPr="007731F0" w:rsidRDefault="003D246C" w:rsidP="003D246C">
      <w:pPr>
        <w:keepNext/>
        <w:jc w:val="right"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B67AB7F" w14:textId="77777777" w:rsidR="003D246C" w:rsidRPr="007731F0" w:rsidRDefault="003D246C" w:rsidP="003D246C">
      <w:pPr>
        <w:keepNext/>
        <w:jc w:val="right"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B67AB80" w14:textId="77777777" w:rsidR="003D246C" w:rsidRPr="007731F0" w:rsidRDefault="003D246C" w:rsidP="003D246C">
      <w:pPr>
        <w:jc w:val="right"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B67AB81" w14:textId="77777777" w:rsidR="003D246C" w:rsidRPr="007731F0" w:rsidRDefault="003D246C" w:rsidP="003D246C">
      <w:pPr>
        <w:keepNext/>
        <w:jc w:val="both"/>
        <w:rPr>
          <w:rFonts w:ascii="Arial" w:hAnsi="Arial" w:cs="Arial"/>
          <w:sz w:val="22"/>
          <w:szCs w:val="22"/>
        </w:rPr>
      </w:pPr>
    </w:p>
    <w:p w14:paraId="4B67AB82" w14:textId="77777777" w:rsidR="003D246C" w:rsidRPr="007731F0" w:rsidRDefault="003D246C" w:rsidP="003D246C">
      <w:pPr>
        <w:keepNext/>
        <w:jc w:val="both"/>
        <w:rPr>
          <w:rFonts w:ascii="Arial" w:hAnsi="Arial" w:cs="Arial"/>
          <w:sz w:val="22"/>
          <w:szCs w:val="22"/>
        </w:rPr>
      </w:pPr>
    </w:p>
    <w:p w14:paraId="4B67AB83" w14:textId="77777777" w:rsidR="003D246C" w:rsidRPr="007731F0" w:rsidRDefault="003D246C" w:rsidP="003D246C">
      <w:pPr>
        <w:keepNext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731F0">
        <w:rPr>
          <w:rFonts w:ascii="Arial" w:hAnsi="Arial" w:cs="Arial"/>
          <w:b/>
          <w:spacing w:val="100"/>
          <w:sz w:val="22"/>
          <w:szCs w:val="22"/>
        </w:rPr>
        <w:t>POSTANOWIENIE</w:t>
      </w:r>
    </w:p>
    <w:p w14:paraId="4B67AB84" w14:textId="77777777" w:rsidR="00632FF1" w:rsidRPr="007731F0" w:rsidRDefault="00632FF1" w:rsidP="003D246C">
      <w:pPr>
        <w:jc w:val="center"/>
        <w:rPr>
          <w:rFonts w:ascii="Arial" w:hAnsi="Arial"/>
          <w:sz w:val="22"/>
          <w:szCs w:val="22"/>
        </w:rPr>
      </w:pPr>
    </w:p>
    <w:p w14:paraId="4B67AB85" w14:textId="77777777" w:rsidR="00632FF1" w:rsidRPr="007731F0" w:rsidRDefault="00632FF1" w:rsidP="003D246C">
      <w:pPr>
        <w:jc w:val="both"/>
        <w:rPr>
          <w:rFonts w:ascii="Arial" w:hAnsi="Arial"/>
          <w:sz w:val="22"/>
          <w:szCs w:val="22"/>
        </w:rPr>
      </w:pPr>
      <w:r w:rsidRPr="007731F0">
        <w:rPr>
          <w:rFonts w:ascii="Arial" w:hAnsi="Arial"/>
          <w:sz w:val="22"/>
          <w:szCs w:val="22"/>
        </w:rPr>
        <w:t>Na podstawie art.</w:t>
      </w:r>
      <w:r w:rsidR="00EE3839">
        <w:rPr>
          <w:rFonts w:ascii="Arial" w:hAnsi="Arial"/>
          <w:sz w:val="22"/>
          <w:szCs w:val="22"/>
        </w:rPr>
        <w:t> </w:t>
      </w:r>
      <w:r w:rsidRPr="007731F0">
        <w:rPr>
          <w:rFonts w:ascii="Arial" w:hAnsi="Arial"/>
          <w:sz w:val="22"/>
          <w:szCs w:val="22"/>
        </w:rPr>
        <w:t>149 §</w:t>
      </w:r>
      <w:r w:rsidR="00A014A4">
        <w:rPr>
          <w:rFonts w:ascii="Arial" w:hAnsi="Arial"/>
          <w:sz w:val="22"/>
          <w:szCs w:val="22"/>
        </w:rPr>
        <w:t xml:space="preserve"> </w:t>
      </w:r>
      <w:r w:rsidRPr="007731F0">
        <w:rPr>
          <w:rFonts w:ascii="Arial" w:hAnsi="Arial"/>
          <w:sz w:val="22"/>
          <w:szCs w:val="22"/>
        </w:rPr>
        <w:t>1 i 2 Kodeksu postępowania administracyjnego,</w:t>
      </w:r>
      <w:r w:rsidR="00DD62C6" w:rsidRPr="007731F0">
        <w:rPr>
          <w:rFonts w:ascii="Arial" w:hAnsi="Arial"/>
          <w:sz w:val="22"/>
          <w:szCs w:val="22"/>
        </w:rPr>
        <w:t xml:space="preserve"> </w:t>
      </w:r>
      <w:r w:rsidR="00035718">
        <w:rPr>
          <w:rFonts w:ascii="Arial" w:hAnsi="Arial"/>
          <w:sz w:val="22"/>
          <w:szCs w:val="22"/>
        </w:rPr>
        <w:t xml:space="preserve">działając </w:t>
      </w:r>
      <w:r w:rsidRPr="007731F0">
        <w:rPr>
          <w:rFonts w:ascii="Arial" w:hAnsi="Arial"/>
          <w:sz w:val="22"/>
          <w:szCs w:val="22"/>
        </w:rPr>
        <w:t>z urzędu/na wniosek strony</w:t>
      </w:r>
      <w:r w:rsidRPr="007731F0">
        <w:rPr>
          <w:rFonts w:ascii="Arial" w:hAnsi="Arial"/>
          <w:sz w:val="22"/>
          <w:szCs w:val="22"/>
          <w:vertAlign w:val="superscript"/>
        </w:rPr>
        <w:t>(*)</w:t>
      </w:r>
    </w:p>
    <w:p w14:paraId="4B67AB86" w14:textId="77777777" w:rsidR="00632FF1" w:rsidRPr="007731F0" w:rsidRDefault="00632FF1" w:rsidP="003D246C">
      <w:pPr>
        <w:jc w:val="both"/>
        <w:rPr>
          <w:rFonts w:ascii="Arial" w:hAnsi="Arial" w:cs="Arial"/>
          <w:sz w:val="22"/>
          <w:szCs w:val="22"/>
        </w:rPr>
      </w:pPr>
    </w:p>
    <w:p w14:paraId="4B67AB87" w14:textId="77777777" w:rsidR="00632FF1" w:rsidRPr="007731F0" w:rsidRDefault="00632FF1" w:rsidP="003D246C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731F0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4B67AB88" w14:textId="77777777" w:rsidR="00632FF1" w:rsidRPr="007731F0" w:rsidRDefault="00632FF1" w:rsidP="003D246C">
      <w:pPr>
        <w:jc w:val="both"/>
        <w:rPr>
          <w:rFonts w:ascii="Arial" w:hAnsi="Arial" w:cs="Arial"/>
          <w:sz w:val="22"/>
          <w:szCs w:val="22"/>
        </w:rPr>
      </w:pPr>
    </w:p>
    <w:p w14:paraId="4B67AB89" w14:textId="77777777" w:rsidR="00632FF1" w:rsidRPr="007731F0" w:rsidRDefault="00632FF1" w:rsidP="003D246C">
      <w:pPr>
        <w:jc w:val="both"/>
        <w:rPr>
          <w:rFonts w:ascii="Arial" w:hAnsi="Arial"/>
          <w:b/>
          <w:sz w:val="22"/>
          <w:szCs w:val="22"/>
        </w:rPr>
      </w:pPr>
      <w:r w:rsidRPr="007731F0">
        <w:rPr>
          <w:rFonts w:ascii="Arial" w:hAnsi="Arial"/>
          <w:b/>
          <w:sz w:val="22"/>
          <w:szCs w:val="22"/>
        </w:rPr>
        <w:t xml:space="preserve">wznowić postępowanie administracyjne w sprawie zakończonej ostateczną decyzją Okręgowego Inspektora Pracy w </w:t>
      </w:r>
      <w:r w:rsidRPr="003B13FA">
        <w:rPr>
          <w:rFonts w:ascii="Arial" w:hAnsi="Arial"/>
          <w:sz w:val="22"/>
          <w:szCs w:val="22"/>
        </w:rPr>
        <w:t>……………</w:t>
      </w:r>
      <w:r w:rsidR="0070740F" w:rsidRPr="003B13FA">
        <w:rPr>
          <w:rFonts w:ascii="Arial" w:hAnsi="Arial"/>
          <w:sz w:val="22"/>
          <w:szCs w:val="22"/>
        </w:rPr>
        <w:t>………….</w:t>
      </w:r>
      <w:r w:rsidRPr="003B13FA">
        <w:rPr>
          <w:rFonts w:ascii="Arial" w:hAnsi="Arial"/>
          <w:sz w:val="22"/>
          <w:szCs w:val="22"/>
        </w:rPr>
        <w:t>…………</w:t>
      </w:r>
      <w:r w:rsidR="003B13FA">
        <w:rPr>
          <w:rFonts w:ascii="Arial" w:hAnsi="Arial"/>
          <w:sz w:val="22"/>
          <w:szCs w:val="22"/>
        </w:rPr>
        <w:t>…</w:t>
      </w:r>
      <w:r w:rsidR="003B13FA" w:rsidRPr="003B13FA">
        <w:rPr>
          <w:rFonts w:ascii="Arial" w:hAnsi="Arial"/>
          <w:sz w:val="22"/>
          <w:szCs w:val="22"/>
        </w:rPr>
        <w:t>…….</w:t>
      </w:r>
      <w:r w:rsidRPr="007731F0">
        <w:rPr>
          <w:rFonts w:ascii="Arial" w:hAnsi="Arial"/>
          <w:b/>
          <w:sz w:val="22"/>
          <w:szCs w:val="22"/>
        </w:rPr>
        <w:t xml:space="preserve"> z </w:t>
      </w:r>
      <w:r w:rsidR="00840D5B" w:rsidRPr="007731F0">
        <w:rPr>
          <w:rFonts w:ascii="Arial" w:hAnsi="Arial"/>
          <w:b/>
          <w:sz w:val="22"/>
          <w:szCs w:val="22"/>
        </w:rPr>
        <w:t xml:space="preserve">dnia </w:t>
      </w:r>
      <w:r w:rsidR="00840D5B" w:rsidRPr="007731F0">
        <w:rPr>
          <w:rFonts w:ascii="Arial" w:hAnsi="Arial" w:cs="Arial"/>
          <w:b/>
          <w:sz w:val="22"/>
          <w:szCs w:val="22"/>
        </w:rPr>
        <w:t xml:space="preserve">_ _. _ _. _ _ _ _ </w:t>
      </w:r>
      <w:r w:rsidR="0070740F" w:rsidRPr="007731F0">
        <w:rPr>
          <w:rFonts w:ascii="Arial" w:hAnsi="Arial" w:cs="Arial"/>
          <w:b/>
          <w:sz w:val="22"/>
          <w:szCs w:val="22"/>
        </w:rPr>
        <w:t>r.</w:t>
      </w:r>
      <w:r w:rsidR="0070740F" w:rsidRPr="007731F0">
        <w:rPr>
          <w:rFonts w:ascii="Arial" w:hAnsi="Arial" w:cs="Arial"/>
          <w:b/>
          <w:sz w:val="22"/>
          <w:szCs w:val="22"/>
        </w:rPr>
        <w:br/>
      </w:r>
      <w:r w:rsidRPr="007731F0">
        <w:rPr>
          <w:rFonts w:ascii="Arial" w:hAnsi="Arial"/>
          <w:b/>
          <w:sz w:val="22"/>
          <w:szCs w:val="22"/>
        </w:rPr>
        <w:t xml:space="preserve">nr </w:t>
      </w:r>
      <w:r w:rsidR="00840D5B" w:rsidRPr="007731F0">
        <w:rPr>
          <w:rFonts w:ascii="Arial" w:hAnsi="Arial"/>
          <w:b/>
          <w:sz w:val="22"/>
          <w:szCs w:val="22"/>
        </w:rPr>
        <w:t>rej.</w:t>
      </w:r>
      <w:r w:rsidR="00EE3839">
        <w:rPr>
          <w:rFonts w:ascii="Arial" w:hAnsi="Arial"/>
          <w:b/>
          <w:sz w:val="22"/>
          <w:szCs w:val="22"/>
        </w:rPr>
        <w:t xml:space="preserve"> </w:t>
      </w:r>
      <w:r w:rsidR="00840D5B" w:rsidRPr="003B13FA">
        <w:rPr>
          <w:rFonts w:ascii="Arial" w:hAnsi="Arial"/>
          <w:sz w:val="22"/>
          <w:szCs w:val="22"/>
        </w:rPr>
        <w:t>......................................</w:t>
      </w:r>
    </w:p>
    <w:p w14:paraId="4B67AB8A" w14:textId="77777777" w:rsidR="003C2A03" w:rsidRPr="007731F0" w:rsidRDefault="003C2A03" w:rsidP="003D246C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4B67AB8B" w14:textId="77777777" w:rsidR="003D246C" w:rsidRPr="007731F0" w:rsidRDefault="003D246C" w:rsidP="003D246C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7731F0">
        <w:rPr>
          <w:rFonts w:ascii="Arial" w:hAnsi="Arial" w:cs="Arial"/>
          <w:kern w:val="22"/>
          <w:sz w:val="22"/>
          <w:szCs w:val="22"/>
        </w:rPr>
        <w:t>Uzasadnienie:</w:t>
      </w:r>
    </w:p>
    <w:p w14:paraId="4B67AB8C" w14:textId="77777777" w:rsidR="003D246C" w:rsidRPr="007731F0" w:rsidRDefault="003D246C" w:rsidP="003D246C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7731F0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67AB8D" w14:textId="77777777" w:rsidR="003D246C" w:rsidRPr="007731F0" w:rsidRDefault="003D246C" w:rsidP="003D246C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4B67AB8E" w14:textId="77777777" w:rsidR="003D246C" w:rsidRPr="007731F0" w:rsidRDefault="003D246C" w:rsidP="003D246C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4B67AB8F" w14:textId="77777777" w:rsidR="003D246C" w:rsidRPr="007731F0" w:rsidRDefault="003D246C" w:rsidP="003D246C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7731F0">
        <w:rPr>
          <w:rFonts w:ascii="Arial" w:hAnsi="Arial" w:cs="Arial"/>
          <w:b/>
          <w:szCs w:val="22"/>
        </w:rPr>
        <w:t>Pouczenie:</w:t>
      </w:r>
    </w:p>
    <w:p w14:paraId="4B67AB90" w14:textId="77777777" w:rsidR="003D246C" w:rsidRPr="007731F0" w:rsidRDefault="003D246C" w:rsidP="003D246C">
      <w:pPr>
        <w:pStyle w:val="Pismo1"/>
        <w:keepNext/>
        <w:widowControl/>
        <w:suppressAutoHyphens/>
        <w:spacing w:after="0"/>
        <w:ind w:left="0"/>
        <w:rPr>
          <w:rFonts w:ascii="Arial" w:hAnsi="Arial" w:cs="Arial"/>
          <w:szCs w:val="22"/>
        </w:rPr>
      </w:pPr>
    </w:p>
    <w:p w14:paraId="4B67AB91" w14:textId="77777777" w:rsidR="00632FF1" w:rsidRPr="007731F0" w:rsidRDefault="00632FF1" w:rsidP="003D246C">
      <w:pPr>
        <w:pStyle w:val="Tekstpodstawowy3"/>
        <w:rPr>
          <w:rFonts w:ascii="Arial" w:hAnsi="Arial" w:cs="Arial"/>
          <w:sz w:val="22"/>
          <w:szCs w:val="22"/>
        </w:rPr>
      </w:pPr>
      <w:r w:rsidRPr="007731F0">
        <w:rPr>
          <w:rFonts w:ascii="Arial" w:hAnsi="Arial" w:cs="Arial"/>
          <w:sz w:val="22"/>
          <w:szCs w:val="22"/>
        </w:rPr>
        <w:t>Na niniejsze postanowienie nie służy zażalenie (art.</w:t>
      </w:r>
      <w:r w:rsidR="00EE3839">
        <w:rPr>
          <w:rFonts w:ascii="Arial" w:hAnsi="Arial" w:cs="Arial"/>
          <w:sz w:val="22"/>
          <w:szCs w:val="22"/>
        </w:rPr>
        <w:t> </w:t>
      </w:r>
      <w:r w:rsidRPr="007731F0">
        <w:rPr>
          <w:rFonts w:ascii="Arial" w:hAnsi="Arial" w:cs="Arial"/>
          <w:sz w:val="22"/>
          <w:szCs w:val="22"/>
        </w:rPr>
        <w:t xml:space="preserve">141 </w:t>
      </w:r>
      <w:r w:rsidRPr="007731F0">
        <w:rPr>
          <w:rFonts w:ascii="Arial" w:hAnsi="Arial"/>
          <w:sz w:val="22"/>
          <w:szCs w:val="22"/>
        </w:rPr>
        <w:t>§</w:t>
      </w:r>
      <w:r w:rsidR="00EE3839">
        <w:rPr>
          <w:rFonts w:ascii="Arial" w:hAnsi="Arial"/>
          <w:sz w:val="22"/>
          <w:szCs w:val="22"/>
        </w:rPr>
        <w:t> </w:t>
      </w:r>
      <w:r w:rsidRPr="007731F0">
        <w:rPr>
          <w:rFonts w:ascii="Arial" w:hAnsi="Arial"/>
          <w:sz w:val="22"/>
          <w:szCs w:val="22"/>
        </w:rPr>
        <w:t>1 Kodeksu postępowania administracyjnego).</w:t>
      </w:r>
    </w:p>
    <w:p w14:paraId="4B67AB92" w14:textId="77777777" w:rsidR="003D246C" w:rsidRPr="007731F0" w:rsidRDefault="003D246C" w:rsidP="003D246C">
      <w:pPr>
        <w:keepNext/>
        <w:ind w:left="5954"/>
        <w:jc w:val="both"/>
        <w:rPr>
          <w:rFonts w:ascii="Arial" w:hAnsi="Arial" w:cs="Arial"/>
          <w:sz w:val="22"/>
          <w:szCs w:val="22"/>
        </w:rPr>
      </w:pPr>
    </w:p>
    <w:p w14:paraId="4B67AB93" w14:textId="77777777" w:rsidR="003D246C" w:rsidRPr="007731F0" w:rsidRDefault="003D246C" w:rsidP="003D246C">
      <w:pPr>
        <w:keepNext/>
        <w:ind w:left="5954"/>
        <w:jc w:val="both"/>
        <w:rPr>
          <w:rFonts w:ascii="Arial" w:hAnsi="Arial" w:cs="Arial"/>
          <w:szCs w:val="22"/>
        </w:rPr>
      </w:pPr>
    </w:p>
    <w:p w14:paraId="4B67AB94" w14:textId="77777777" w:rsidR="003D246C" w:rsidRPr="007731F0" w:rsidRDefault="003D246C" w:rsidP="003D246C">
      <w:pPr>
        <w:keepNext/>
        <w:ind w:left="5954"/>
        <w:jc w:val="both"/>
        <w:rPr>
          <w:rFonts w:ascii="Arial" w:hAnsi="Arial" w:cs="Arial"/>
          <w:szCs w:val="22"/>
        </w:rPr>
      </w:pPr>
    </w:p>
    <w:p w14:paraId="09A60D59" w14:textId="77777777" w:rsidR="00BB1AFF" w:rsidRPr="00BB1AFF" w:rsidRDefault="00BB1AFF" w:rsidP="00BB1AFF">
      <w:pPr>
        <w:keepNext/>
        <w:keepLines/>
        <w:ind w:left="5664"/>
        <w:rPr>
          <w:rFonts w:ascii="Arial" w:hAnsi="Arial"/>
          <w:sz w:val="22"/>
          <w:szCs w:val="22"/>
        </w:rPr>
      </w:pPr>
      <w:r w:rsidRPr="00BB1AFF">
        <w:rPr>
          <w:rFonts w:ascii="Arial" w:hAnsi="Arial"/>
          <w:sz w:val="22"/>
          <w:szCs w:val="22"/>
        </w:rPr>
        <w:t>…..........................................................</w:t>
      </w:r>
    </w:p>
    <w:p w14:paraId="425AC475" w14:textId="668150B2" w:rsidR="00BB1AFF" w:rsidRPr="00BB1AFF" w:rsidRDefault="00BB1AFF" w:rsidP="00021E2A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BB1AFF">
        <w:rPr>
          <w:rFonts w:ascii="Arial" w:hAnsi="Arial"/>
          <w:i/>
          <w:sz w:val="16"/>
          <w:szCs w:val="16"/>
        </w:rPr>
        <w:t xml:space="preserve">         (podpis</w:t>
      </w:r>
      <w:r w:rsidR="00021E2A">
        <w:rPr>
          <w:rFonts w:ascii="Arial" w:hAnsi="Arial"/>
          <w:i/>
          <w:sz w:val="16"/>
          <w:szCs w:val="16"/>
        </w:rPr>
        <w:t xml:space="preserve"> </w:t>
      </w:r>
      <w:r w:rsidR="00021E2A" w:rsidRPr="00021E2A">
        <w:rPr>
          <w:rFonts w:ascii="Arial" w:hAnsi="Arial"/>
          <w:i/>
          <w:sz w:val="16"/>
          <w:szCs w:val="16"/>
        </w:rPr>
        <w:t>własnoręczny</w:t>
      </w:r>
      <w:r w:rsidRPr="00BB1AFF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2F2F8E07" w14:textId="77777777" w:rsidR="00BB1AFF" w:rsidRPr="00BB1AFF" w:rsidRDefault="00BB1AFF" w:rsidP="00BB1AFF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BB1AFF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4E686DFF" w14:textId="77777777" w:rsidR="00BB1AFF" w:rsidRPr="00BB1AFF" w:rsidRDefault="00BB1AFF" w:rsidP="00BB1AFF">
      <w:pPr>
        <w:jc w:val="both"/>
        <w:rPr>
          <w:rFonts w:ascii="Arial" w:hAnsi="Arial" w:cs="Arial"/>
          <w:sz w:val="22"/>
          <w:szCs w:val="22"/>
        </w:rPr>
      </w:pPr>
      <w:r w:rsidRPr="00BB1AFF">
        <w:rPr>
          <w:rFonts w:ascii="Arial" w:hAnsi="Arial" w:cs="Arial"/>
          <w:sz w:val="22"/>
          <w:szCs w:val="22"/>
        </w:rPr>
        <w:t xml:space="preserve"> </w:t>
      </w:r>
    </w:p>
    <w:p w14:paraId="4B67AB97" w14:textId="77777777" w:rsidR="003D246C" w:rsidRPr="007731F0" w:rsidRDefault="003D246C" w:rsidP="003D246C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4B67AB98" w14:textId="77777777" w:rsidR="003D246C" w:rsidRPr="007731F0" w:rsidRDefault="003D246C" w:rsidP="003D246C">
      <w:pPr>
        <w:pStyle w:val="Tekstpodstawowy"/>
        <w:keepNext/>
        <w:rPr>
          <w:rFonts w:ascii="Arial" w:hAnsi="Arial" w:cs="Arial"/>
          <w:b/>
          <w:sz w:val="16"/>
          <w:szCs w:val="16"/>
        </w:rPr>
      </w:pPr>
      <w:r w:rsidRPr="007731F0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7731F0">
        <w:rPr>
          <w:rFonts w:ascii="Arial" w:hAnsi="Arial" w:cs="Arial"/>
          <w:sz w:val="16"/>
          <w:szCs w:val="16"/>
        </w:rPr>
        <w:t>- niepotrzebne skreślić</w:t>
      </w:r>
    </w:p>
    <w:p w14:paraId="4B67AB99" w14:textId="77777777" w:rsidR="00632FF1" w:rsidRDefault="00632FF1" w:rsidP="003D246C">
      <w:pPr>
        <w:pStyle w:val="Tekstpodstawowywcity"/>
        <w:ind w:firstLine="284"/>
        <w:jc w:val="both"/>
        <w:rPr>
          <w:rFonts w:ascii="Arial" w:hAnsi="Arial" w:cs="Arial"/>
          <w:sz w:val="22"/>
          <w:szCs w:val="22"/>
        </w:rPr>
      </w:pPr>
    </w:p>
    <w:p w14:paraId="44E05DA8" w14:textId="77777777" w:rsidR="005C2B82" w:rsidRPr="005C2B82" w:rsidRDefault="005C2B82" w:rsidP="005C2B82"/>
    <w:p w14:paraId="39FF17D1" w14:textId="77777777" w:rsidR="005C2B82" w:rsidRPr="005C2B82" w:rsidRDefault="005C2B82" w:rsidP="005C2B82"/>
    <w:p w14:paraId="0B6686B6" w14:textId="77777777" w:rsidR="005C2B82" w:rsidRPr="005C2B82" w:rsidRDefault="005C2B82" w:rsidP="005C2B82"/>
    <w:p w14:paraId="06797EFB" w14:textId="77777777" w:rsidR="005C2B82" w:rsidRPr="005C2B82" w:rsidRDefault="005C2B82" w:rsidP="005C2B82"/>
    <w:p w14:paraId="3D2D2946" w14:textId="77777777" w:rsidR="005C2B82" w:rsidRPr="005C2B82" w:rsidRDefault="005C2B82" w:rsidP="005C2B82"/>
    <w:p w14:paraId="61106AE8" w14:textId="77777777" w:rsidR="005C2B82" w:rsidRPr="005C2B82" w:rsidRDefault="005C2B82" w:rsidP="005C2B82"/>
    <w:p w14:paraId="575E6C5E" w14:textId="77777777" w:rsidR="005C2B82" w:rsidRPr="005C2B82" w:rsidRDefault="005C2B82" w:rsidP="005C2B82">
      <w:pPr>
        <w:ind w:firstLine="708"/>
      </w:pPr>
    </w:p>
    <w:sectPr w:rsidR="005C2B82" w:rsidRPr="005C2B82" w:rsidSect="00BB1AF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4737" w14:textId="77777777" w:rsidR="0071017A" w:rsidRDefault="0071017A">
      <w:r>
        <w:separator/>
      </w:r>
    </w:p>
  </w:endnote>
  <w:endnote w:type="continuationSeparator" w:id="0">
    <w:p w14:paraId="062F9E04" w14:textId="77777777" w:rsidR="0071017A" w:rsidRDefault="0071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ABA1" w14:textId="77777777" w:rsidR="00632FF1" w:rsidRDefault="00632FF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67ABA2" w14:textId="77777777" w:rsidR="00632FF1" w:rsidRDefault="00632FF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ABA3" w14:textId="1E99FDDF" w:rsidR="00632FF1" w:rsidRPr="007731F0" w:rsidRDefault="00632FF1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6BB0" w14:textId="77777777" w:rsidR="00BB1AFF" w:rsidRDefault="00BB1AFF" w:rsidP="00BB1AFF">
    <w:pPr>
      <w:pStyle w:val="Stopka"/>
    </w:pPr>
  </w:p>
  <w:p w14:paraId="60E91028" w14:textId="49ECBECE" w:rsidR="00BB1AFF" w:rsidRPr="00DD08C0" w:rsidRDefault="00BB1AFF" w:rsidP="00BB1AF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A314414" wp14:editId="0692D472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7249885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5E1B9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FFD8146" w14:textId="1A60B0D1" w:rsidR="00BB1AFF" w:rsidRPr="00BB1AFF" w:rsidRDefault="00BB1AFF" w:rsidP="00BB1AFF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9C81B" w14:textId="77777777" w:rsidR="0071017A" w:rsidRDefault="0071017A">
      <w:r>
        <w:separator/>
      </w:r>
    </w:p>
  </w:footnote>
  <w:footnote w:type="continuationSeparator" w:id="0">
    <w:p w14:paraId="35EC58F5" w14:textId="77777777" w:rsidR="0071017A" w:rsidRDefault="00710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AB9E" w14:textId="77777777" w:rsidR="00632FF1" w:rsidRDefault="00632FF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67AB9F" w14:textId="77777777" w:rsidR="00632FF1" w:rsidRDefault="00632F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0DAA" w14:textId="0760CE0E" w:rsidR="00BB1AFF" w:rsidRPr="00BB1AFF" w:rsidRDefault="00BB1AFF" w:rsidP="00BB1AFF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BB1AFF">
      <w:rPr>
        <w:rFonts w:ascii="Arial" w:hAnsi="Arial" w:cs="Arial"/>
        <w:kern w:val="22"/>
        <w:sz w:val="22"/>
        <w:szCs w:val="22"/>
      </w:rPr>
      <w:t>Załącznik nr 03.1</w:t>
    </w:r>
    <w:r>
      <w:rPr>
        <w:rFonts w:ascii="Arial" w:hAnsi="Arial" w:cs="Arial"/>
        <w:kern w:val="22"/>
        <w:sz w:val="22"/>
        <w:szCs w:val="22"/>
      </w:rPr>
      <w:t>7</w:t>
    </w:r>
  </w:p>
  <w:p w14:paraId="23650747" w14:textId="77777777" w:rsidR="00BB1AFF" w:rsidRPr="00BB1AFF" w:rsidRDefault="00BB1AFF" w:rsidP="00BB1AFF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BB1AFF">
      <w:rPr>
        <w:rFonts w:ascii="Arial" w:hAnsi="Arial" w:cs="Arial"/>
        <w:b/>
        <w:spacing w:val="100"/>
        <w:sz w:val="22"/>
        <w:szCs w:val="22"/>
      </w:rPr>
      <w:t>WZÓR</w:t>
    </w:r>
  </w:p>
  <w:p w14:paraId="7CF1AE2D" w14:textId="35A9FB66" w:rsidR="00BB1AFF" w:rsidRPr="00BB1AFF" w:rsidRDefault="00BB1AFF" w:rsidP="00BB1AFF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 w:val="22"/>
        <w:szCs w:val="22"/>
      </w:rPr>
    </w:pPr>
    <w:r w:rsidRPr="00BB1AFF">
      <w:rPr>
        <w:rFonts w:ascii="Arial" w:hAnsi="Arial" w:cs="Arial"/>
        <w:noProof/>
        <w:sz w:val="22"/>
        <w:szCs w:val="22"/>
      </w:rPr>
      <w:drawing>
        <wp:inline distT="0" distB="0" distL="0" distR="0" wp14:anchorId="081807C5" wp14:editId="1CEEC458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7CA4"/>
    <w:multiLevelType w:val="singleLevel"/>
    <w:tmpl w:val="A3DE1B7A"/>
    <w:lvl w:ilvl="0">
      <w:start w:val="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5A76E02"/>
    <w:multiLevelType w:val="hybridMultilevel"/>
    <w:tmpl w:val="44420C08"/>
    <w:lvl w:ilvl="0" w:tplc="26A04BA6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742649DE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2A209390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75F0049C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381E4BF2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FDAC4A6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182470DA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BF221B0C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23C49F6E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362F7150"/>
    <w:multiLevelType w:val="singleLevel"/>
    <w:tmpl w:val="A3DE1B7A"/>
    <w:lvl w:ilvl="0">
      <w:start w:val="4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BE0439"/>
    <w:multiLevelType w:val="singleLevel"/>
    <w:tmpl w:val="6AE8B5CC"/>
    <w:lvl w:ilvl="0">
      <w:start w:val="18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676A2BA5"/>
    <w:multiLevelType w:val="hybridMultilevel"/>
    <w:tmpl w:val="3FB4440C"/>
    <w:lvl w:ilvl="0" w:tplc="71C8724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90B4E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2047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8FA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0F0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60D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623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7C9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3C85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73030"/>
    <w:multiLevelType w:val="singleLevel"/>
    <w:tmpl w:val="A3DE1B7A"/>
    <w:lvl w:ilvl="0">
      <w:start w:val="35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E310AF0"/>
    <w:multiLevelType w:val="singleLevel"/>
    <w:tmpl w:val="AAC2845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 w15:restartNumberingAfterBreak="0">
    <w:nsid w:val="6F9B5C15"/>
    <w:multiLevelType w:val="singleLevel"/>
    <w:tmpl w:val="A3D48B0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7DA900B3"/>
    <w:multiLevelType w:val="hybridMultilevel"/>
    <w:tmpl w:val="FF5E55A0"/>
    <w:lvl w:ilvl="0" w:tplc="473663C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2FD6A0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000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2C3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0634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664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22BE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DA55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720A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4572808">
    <w:abstractNumId w:val="1"/>
  </w:num>
  <w:num w:numId="2" w16cid:durableId="1972246713">
    <w:abstractNumId w:val="4"/>
  </w:num>
  <w:num w:numId="3" w16cid:durableId="2070181407">
    <w:abstractNumId w:val="8"/>
  </w:num>
  <w:num w:numId="4" w16cid:durableId="1225601806">
    <w:abstractNumId w:val="5"/>
  </w:num>
  <w:num w:numId="5" w16cid:durableId="1857688275">
    <w:abstractNumId w:val="0"/>
  </w:num>
  <w:num w:numId="6" w16cid:durableId="2586110">
    <w:abstractNumId w:val="2"/>
  </w:num>
  <w:num w:numId="7" w16cid:durableId="56049160">
    <w:abstractNumId w:val="3"/>
  </w:num>
  <w:num w:numId="8" w16cid:durableId="1217469131">
    <w:abstractNumId w:val="7"/>
  </w:num>
  <w:num w:numId="9" w16cid:durableId="106894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38"/>
    <w:rsid w:val="0001423B"/>
    <w:rsid w:val="00021E2A"/>
    <w:rsid w:val="00035718"/>
    <w:rsid w:val="000A247E"/>
    <w:rsid w:val="000C6DB9"/>
    <w:rsid w:val="000D4B3E"/>
    <w:rsid w:val="0017456A"/>
    <w:rsid w:val="002112CC"/>
    <w:rsid w:val="00260B76"/>
    <w:rsid w:val="002D31E1"/>
    <w:rsid w:val="00386A4C"/>
    <w:rsid w:val="003B13FA"/>
    <w:rsid w:val="003C2A03"/>
    <w:rsid w:val="003D246C"/>
    <w:rsid w:val="003F2A34"/>
    <w:rsid w:val="0047745B"/>
    <w:rsid w:val="00496011"/>
    <w:rsid w:val="004D6138"/>
    <w:rsid w:val="00501513"/>
    <w:rsid w:val="005061FE"/>
    <w:rsid w:val="00595168"/>
    <w:rsid w:val="005C2B82"/>
    <w:rsid w:val="00632FF1"/>
    <w:rsid w:val="00665823"/>
    <w:rsid w:val="00702EC6"/>
    <w:rsid w:val="0070740F"/>
    <w:rsid w:val="0071017A"/>
    <w:rsid w:val="007731F0"/>
    <w:rsid w:val="00795677"/>
    <w:rsid w:val="007E5425"/>
    <w:rsid w:val="00840D5B"/>
    <w:rsid w:val="008B45DC"/>
    <w:rsid w:val="008F3658"/>
    <w:rsid w:val="00921685"/>
    <w:rsid w:val="00973AA9"/>
    <w:rsid w:val="009A4039"/>
    <w:rsid w:val="009B545C"/>
    <w:rsid w:val="009C1B9C"/>
    <w:rsid w:val="00A014A4"/>
    <w:rsid w:val="00A12E92"/>
    <w:rsid w:val="00A231C3"/>
    <w:rsid w:val="00A65717"/>
    <w:rsid w:val="00A7474E"/>
    <w:rsid w:val="00B727AA"/>
    <w:rsid w:val="00B853C5"/>
    <w:rsid w:val="00BB1AFF"/>
    <w:rsid w:val="00C53A5F"/>
    <w:rsid w:val="00CB1877"/>
    <w:rsid w:val="00CB2404"/>
    <w:rsid w:val="00CC09EF"/>
    <w:rsid w:val="00D36BE9"/>
    <w:rsid w:val="00DD62C6"/>
    <w:rsid w:val="00E848D8"/>
    <w:rsid w:val="00E87E1A"/>
    <w:rsid w:val="00EC3E1E"/>
    <w:rsid w:val="00EE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67AB72"/>
  <w15:docId w15:val="{4650C9C3-3F88-44E8-86B2-4F5F68FA2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Tahoma" w:hAnsi="Tahoma" w:cs="Tahoma"/>
      <w:b/>
      <w:bCs/>
      <w:sz w:val="22"/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 w:cs="Tahoma"/>
      <w:b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ahoma" w:hAnsi="Tahoma" w:cs="Tahoma"/>
      <w:b/>
      <w:bCs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ind w:firstLine="6372"/>
    </w:pPr>
    <w:rPr>
      <w:rFonts w:ascii="Tahoma" w:hAnsi="Tahoma" w:cs="Tahoma"/>
      <w:sz w:val="18"/>
    </w:rPr>
  </w:style>
  <w:style w:type="paragraph" w:styleId="Tekstpodstawowy">
    <w:name w:val="Body Text"/>
    <w:basedOn w:val="Normalny"/>
    <w:semiHidden/>
    <w:rPr>
      <w:rFonts w:ascii="Tahoma" w:hAnsi="Tahoma" w:cs="Tahoma"/>
      <w:sz w:val="18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  <w:jc w:val="both"/>
    </w:pPr>
    <w:rPr>
      <w:sz w:val="22"/>
      <w:szCs w:val="20"/>
    </w:rPr>
  </w:style>
  <w:style w:type="paragraph" w:styleId="Tekstpodstawowy2">
    <w:name w:val="Body Text 2"/>
    <w:basedOn w:val="Normalny"/>
    <w:semiHidden/>
    <w:rPr>
      <w:rFonts w:ascii="Tahoma" w:hAnsi="Tahoma" w:cs="Tahoma"/>
      <w:sz w:val="22"/>
    </w:rPr>
  </w:style>
  <w:style w:type="paragraph" w:styleId="Tekstpodstawowy3">
    <w:name w:val="Body Text 3"/>
    <w:basedOn w:val="Normalny"/>
    <w:semiHidden/>
    <w:pPr>
      <w:jc w:val="both"/>
    </w:pPr>
    <w:rPr>
      <w:rFonts w:ascii="Tahoma" w:hAnsi="Tahoma" w:cs="Tahoma"/>
      <w:sz w:val="16"/>
    </w:rPr>
  </w:style>
  <w:style w:type="character" w:styleId="Numerstrony">
    <w:name w:val="page number"/>
    <w:basedOn w:val="Domylnaczcionkaakapitu"/>
    <w:semiHidden/>
  </w:style>
  <w:style w:type="paragraph" w:customStyle="1" w:styleId="Trescpunktu">
    <w:name w:val="Tresc punktu"/>
    <w:basedOn w:val="Normalny"/>
    <w:pPr>
      <w:ind w:left="425" w:hanging="425"/>
      <w:jc w:val="both"/>
    </w:pPr>
    <w:rPr>
      <w:sz w:val="22"/>
    </w:rPr>
  </w:style>
  <w:style w:type="paragraph" w:styleId="Tekstpodstawowywcity2">
    <w:name w:val="Body Text Indent 2"/>
    <w:basedOn w:val="Normalny"/>
    <w:semiHidden/>
    <w:pPr>
      <w:spacing w:line="360" w:lineRule="auto"/>
      <w:ind w:firstLine="284"/>
      <w:jc w:val="both"/>
    </w:pPr>
    <w:rPr>
      <w:rFonts w:ascii="Tahoma" w:hAnsi="Tahoma"/>
      <w:sz w:val="22"/>
    </w:rPr>
  </w:style>
  <w:style w:type="paragraph" w:styleId="Tekstpodstawowywcity3">
    <w:name w:val="Body Text Indent 3"/>
    <w:basedOn w:val="Normalny"/>
    <w:semiHidden/>
    <w:pPr>
      <w:spacing w:line="400" w:lineRule="exact"/>
      <w:ind w:left="142" w:hanging="142"/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ZnakZnak">
    <w:name w:val="Znak Znak"/>
    <w:rPr>
      <w:rFonts w:ascii="Tahoma" w:hAnsi="Tahoma"/>
      <w:sz w:val="22"/>
      <w:lang w:val="pl-PL" w:eastAsia="pl-PL" w:bidi="ar-SA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Tahoma" w:hAnsi="Tahoma"/>
      <w:b/>
      <w:kern w:val="28"/>
      <w:sz w:val="28"/>
      <w:lang w:val="pl-PL" w:eastAsia="pl-PL" w:bidi="ar-SA"/>
    </w:rPr>
  </w:style>
  <w:style w:type="paragraph" w:customStyle="1" w:styleId="Pismo1">
    <w:name w:val="Pismo_1"/>
    <w:basedOn w:val="Normalny"/>
    <w:rsid w:val="003D246C"/>
    <w:pPr>
      <w:widowControl w:val="0"/>
      <w:spacing w:after="120"/>
      <w:ind w:left="284"/>
      <w:jc w:val="both"/>
    </w:pPr>
    <w:rPr>
      <w:rFonts w:ascii="Tahoma" w:hAnsi="Tahoma"/>
      <w:kern w:val="24"/>
      <w:sz w:val="22"/>
      <w:szCs w:val="20"/>
    </w:rPr>
  </w:style>
  <w:style w:type="character" w:customStyle="1" w:styleId="StopkaZnak">
    <w:name w:val="Stopka Znak"/>
    <w:basedOn w:val="Domylnaczcionkaakapitu"/>
    <w:link w:val="Stopka"/>
    <w:rsid w:val="00BB1AF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iszol\Moje%20dokumenty\Firm&#243;wki\nowy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nowy3</Template>
  <TotalTime>5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PAŃSTWOWA INSPEKCJA PRACY</vt:lpstr>
    </vt:vector>
  </TitlesOfParts>
  <Company>PIP OIP Katowice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PAŃSTWOWA INSPEKCJA PRACY</dc:title>
  <dc:creator>OIP Katowice;PŻ</dc:creator>
  <cp:lastModifiedBy>Tomasz Pawłowski</cp:lastModifiedBy>
  <cp:revision>18</cp:revision>
  <cp:lastPrinted>2004-04-02T12:27:00Z</cp:lastPrinted>
  <dcterms:created xsi:type="dcterms:W3CDTF">2014-12-12T10:58:00Z</dcterms:created>
  <dcterms:modified xsi:type="dcterms:W3CDTF">2026-06-16T11:40:00Z</dcterms:modified>
</cp:coreProperties>
</file>